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9F8" w:rsidRPr="000549F8" w:rsidRDefault="000549F8" w:rsidP="000549F8">
      <w:pPr>
        <w:pStyle w:val="berschrift1"/>
        <w:rPr>
          <w:lang w:val="en-US"/>
        </w:rPr>
      </w:pPr>
      <w:proofErr w:type="spellStart"/>
      <w:r w:rsidRPr="000549F8">
        <w:rPr>
          <w:lang w:val="en-US"/>
        </w:rPr>
        <w:t>Prozedur</w:t>
      </w:r>
      <w:proofErr w:type="spellEnd"/>
      <w:r w:rsidRPr="000549F8">
        <w:rPr>
          <w:lang w:val="en-US"/>
        </w:rPr>
        <w:t>:</w:t>
      </w:r>
      <w:r w:rsidRPr="000549F8">
        <w:rPr>
          <w:lang w:val="en-US"/>
        </w:rPr>
        <w:tab/>
      </w:r>
      <w:proofErr w:type="spellStart"/>
      <w:r w:rsidRPr="000549F8">
        <w:rPr>
          <w:lang w:val="en-US"/>
        </w:rPr>
        <w:t>tt.sp_tt_enable_table</w:t>
      </w:r>
      <w:proofErr w:type="spellEnd"/>
    </w:p>
    <w:p w:rsidR="000549F8" w:rsidRPr="000549F8" w:rsidRDefault="000549F8" w:rsidP="000549F8">
      <w:pPr>
        <w:pStyle w:val="Aufzhlungszeichen"/>
      </w:pPr>
      <w:r w:rsidRPr="000549F8">
        <w:t>Ist die Tabelle vorhanden</w:t>
      </w:r>
      <w:r w:rsidRPr="000549F8">
        <w:tab/>
      </w:r>
      <w:r w:rsidRPr="000549F8">
        <w:tab/>
      </w:r>
      <w:r w:rsidRPr="000549F8">
        <w:tab/>
      </w:r>
      <w:r w:rsidRPr="000549F8">
        <w:tab/>
        <w:t>-&gt; OUT</w:t>
      </w:r>
    </w:p>
    <w:p w:rsidR="000549F8" w:rsidRPr="000549F8" w:rsidRDefault="000549F8" w:rsidP="000549F8">
      <w:pPr>
        <w:pStyle w:val="Aufzhlungszeichen"/>
      </w:pPr>
      <w:r w:rsidRPr="000549F8">
        <w:t>Hat die Tabelle einen PRIMARY KEY</w:t>
      </w:r>
      <w:r w:rsidRPr="000549F8">
        <w:tab/>
      </w:r>
      <w:r w:rsidRPr="000549F8">
        <w:tab/>
      </w:r>
      <w:r w:rsidRPr="000549F8">
        <w:tab/>
        <w:t>-&gt; OUT</w:t>
      </w:r>
    </w:p>
    <w:p w:rsidR="000549F8" w:rsidRPr="000549F8" w:rsidRDefault="000549F8" w:rsidP="000549F8">
      <w:pPr>
        <w:pStyle w:val="Aufzhlungszeichen"/>
      </w:pPr>
      <w:r w:rsidRPr="000549F8">
        <w:t>Ist die Tabelle bereits als TEMPORAL TABLE definiert</w:t>
      </w:r>
      <w:r w:rsidRPr="000549F8">
        <w:tab/>
        <w:t>-&gt; OUT</w:t>
      </w:r>
    </w:p>
    <w:p w:rsidR="000549F8" w:rsidRDefault="000549F8" w:rsidP="000549F8">
      <w:pPr>
        <w:pStyle w:val="Aufzhlungszeichen"/>
      </w:pPr>
      <w:r>
        <w:t>Existiert die "Capture Instance" bereits</w:t>
      </w:r>
      <w:r>
        <w:tab/>
      </w:r>
      <w:r>
        <w:tab/>
        <w:t>-&gt; OUT</w:t>
      </w:r>
    </w:p>
    <w:p w:rsidR="000549F8" w:rsidRDefault="000549F8" w:rsidP="000549F8">
      <w:pPr>
        <w:pStyle w:val="Aufzhlungszeichen"/>
      </w:pPr>
      <w:r>
        <w:t>Existiert die Dateigruppe</w:t>
      </w:r>
      <w:r>
        <w:tab/>
      </w:r>
      <w:r>
        <w:tab/>
      </w:r>
      <w:r>
        <w:tab/>
      </w:r>
      <w:r>
        <w:tab/>
        <w:t>-&gt; OUT</w:t>
      </w:r>
    </w:p>
    <w:p w:rsidR="000549F8" w:rsidRDefault="000549F8" w:rsidP="000549F8">
      <w:pPr>
        <w:pStyle w:val="Aufzhlungszeichen"/>
      </w:pPr>
      <w:r>
        <w:t>Anlegen der Datenbankrolle, falls sie noch nicht existiert!</w:t>
      </w:r>
    </w:p>
    <w:p w:rsidR="000549F8" w:rsidRDefault="000549F8" w:rsidP="000549F8">
      <w:pPr>
        <w:pStyle w:val="Aufzhlungszeichen"/>
      </w:pPr>
      <w:r>
        <w:t>Anlegen des Schemas für die Speicherung der historischen Daten</w:t>
      </w:r>
    </w:p>
    <w:p w:rsidR="000549F8" w:rsidRDefault="000549F8" w:rsidP="000549F8">
      <w:pPr>
        <w:pStyle w:val="Aufzhlungszeichen"/>
      </w:pPr>
      <w:r>
        <w:t xml:space="preserve">Erstellen der temporal </w:t>
      </w:r>
      <w:proofErr w:type="spellStart"/>
      <w:r>
        <w:t>table</w:t>
      </w:r>
      <w:proofErr w:type="spellEnd"/>
      <w:r>
        <w:t xml:space="preserve"> mit zusätzlichen Attributen für System </w:t>
      </w:r>
      <w:proofErr w:type="spellStart"/>
      <w:r>
        <w:t>Versioned</w:t>
      </w:r>
      <w:proofErr w:type="spellEnd"/>
      <w:r>
        <w:t xml:space="preserve"> Tables</w:t>
      </w:r>
    </w:p>
    <w:p w:rsidR="000549F8" w:rsidRPr="000549F8" w:rsidRDefault="000549F8" w:rsidP="000549F8">
      <w:pPr>
        <w:pStyle w:val="Aufzhlungszeichen"/>
        <w:rPr>
          <w:lang w:val="en-US"/>
        </w:rPr>
      </w:pPr>
      <w:r w:rsidRPr="000549F8">
        <w:rPr>
          <w:lang w:val="en-US"/>
        </w:rPr>
        <w:t>RETURN 1</w:t>
      </w:r>
    </w:p>
    <w:p w:rsidR="000549F8" w:rsidRPr="000549F8" w:rsidRDefault="000549F8" w:rsidP="000549F8">
      <w:pPr>
        <w:pStyle w:val="berschrift1"/>
        <w:rPr>
          <w:lang w:val="en-US"/>
        </w:rPr>
      </w:pPr>
      <w:proofErr w:type="spellStart"/>
      <w:r w:rsidRPr="000549F8">
        <w:rPr>
          <w:lang w:val="en-US"/>
        </w:rPr>
        <w:t>Prozedur</w:t>
      </w:r>
      <w:proofErr w:type="spellEnd"/>
      <w:r w:rsidRPr="000549F8">
        <w:rPr>
          <w:lang w:val="en-US"/>
        </w:rPr>
        <w:t>:</w:t>
      </w:r>
      <w:r w:rsidRPr="000549F8">
        <w:rPr>
          <w:lang w:val="en-US"/>
        </w:rPr>
        <w:tab/>
      </w:r>
      <w:proofErr w:type="spellStart"/>
      <w:r w:rsidRPr="000549F8">
        <w:rPr>
          <w:lang w:val="en-US"/>
        </w:rPr>
        <w:t>tt.sp_tt_disable_table</w:t>
      </w:r>
      <w:proofErr w:type="spellEnd"/>
    </w:p>
    <w:p w:rsidR="000549F8" w:rsidRDefault="000549F8" w:rsidP="000549F8">
      <w:pPr>
        <w:pStyle w:val="Aufzhlungszeichen"/>
      </w:pPr>
      <w:r>
        <w:t>Ist die Tabelle vorhanden</w:t>
      </w:r>
      <w:r>
        <w:tab/>
      </w:r>
      <w:r>
        <w:tab/>
      </w:r>
      <w:r>
        <w:tab/>
      </w:r>
      <w:r>
        <w:tab/>
        <w:t>-&gt; OUT</w:t>
      </w:r>
    </w:p>
    <w:p w:rsidR="000549F8" w:rsidRDefault="000549F8" w:rsidP="000549F8">
      <w:pPr>
        <w:pStyle w:val="Aufzhlungszeichen"/>
      </w:pPr>
      <w:r>
        <w:t>Ist die Tabelle als TEMPORAL TABLE konfiguriert</w:t>
      </w:r>
      <w:r>
        <w:tab/>
        <w:t>-&gt; OUT</w:t>
      </w:r>
    </w:p>
    <w:p w:rsidR="000549F8" w:rsidRDefault="000549F8" w:rsidP="000549F8">
      <w:pPr>
        <w:pStyle w:val="Aufzhlungszeichen"/>
      </w:pPr>
      <w:r>
        <w:t xml:space="preserve">Soll die </w:t>
      </w:r>
      <w:proofErr w:type="spellStart"/>
      <w:r>
        <w:t>History</w:t>
      </w:r>
      <w:proofErr w:type="spellEnd"/>
      <w:r>
        <w:t>-Tabelle gelöscht werden?</w:t>
      </w:r>
    </w:p>
    <w:p w:rsidR="000549F8" w:rsidRDefault="000549F8" w:rsidP="000549F8">
      <w:pPr>
        <w:pStyle w:val="Aufzhlungszeichen"/>
      </w:pPr>
      <w:r>
        <w:t>Auflösen von TEMPORAL Beziehung</w:t>
      </w:r>
    </w:p>
    <w:p w:rsidR="000549F8" w:rsidRDefault="000549F8" w:rsidP="000549F8">
      <w:pPr>
        <w:pStyle w:val="Aufzhlungszeichen"/>
      </w:pPr>
      <w:r>
        <w:t xml:space="preserve">Ggfls. Löschen von </w:t>
      </w:r>
      <w:proofErr w:type="spellStart"/>
      <w:r>
        <w:t>History</w:t>
      </w:r>
      <w:proofErr w:type="spellEnd"/>
      <w:r>
        <w:t xml:space="preserve"> Tabelle</w:t>
      </w:r>
    </w:p>
    <w:p w:rsidR="000549F8" w:rsidRPr="000549F8" w:rsidRDefault="000549F8" w:rsidP="000549F8">
      <w:pPr>
        <w:pStyle w:val="berschrift1"/>
      </w:pPr>
      <w:r w:rsidRPr="000549F8">
        <w:t>Prozedur:</w:t>
      </w:r>
      <w:r w:rsidRPr="000549F8">
        <w:tab/>
      </w:r>
      <w:proofErr w:type="spellStart"/>
      <w:r w:rsidRPr="000549F8">
        <w:t>tt.sp_tt_clean_history</w:t>
      </w:r>
      <w:proofErr w:type="spellEnd"/>
    </w:p>
    <w:p w:rsidR="000549F8" w:rsidRDefault="000549F8" w:rsidP="000549F8">
      <w:pPr>
        <w:pStyle w:val="Aufzhlungszeichen"/>
      </w:pPr>
      <w:r>
        <w:t>** CLEAN TEMPORAL TABLE **</w:t>
      </w:r>
    </w:p>
    <w:p w:rsidR="000549F8" w:rsidRDefault="000549F8" w:rsidP="000549F8">
      <w:pPr>
        <w:pStyle w:val="Aufzhlungszeichen"/>
      </w:pPr>
      <w:r>
        <w:t>Ist die Tabelle vorhanden</w:t>
      </w:r>
    </w:p>
    <w:p w:rsidR="000549F8" w:rsidRDefault="000549F8" w:rsidP="000549F8">
      <w:pPr>
        <w:pStyle w:val="Aufzhlungszeichen"/>
      </w:pPr>
      <w:r>
        <w:t>Ist die Tabelle als TEMPORAL TABLE konfiguriert</w:t>
      </w:r>
    </w:p>
    <w:p w:rsidR="000549F8" w:rsidRDefault="000549F8" w:rsidP="000549F8">
      <w:pPr>
        <w:pStyle w:val="Aufzhlungszeichen"/>
      </w:pPr>
      <w:r>
        <w:t>Blockieren der Tabelle wenn @</w:t>
      </w:r>
      <w:proofErr w:type="spellStart"/>
      <w:r>
        <w:t>AllowDataLoss</w:t>
      </w:r>
      <w:proofErr w:type="spellEnd"/>
      <w:r>
        <w:t xml:space="preserve"> = 0</w:t>
      </w:r>
    </w:p>
    <w:p w:rsidR="000549F8" w:rsidRDefault="000549F8" w:rsidP="000549F8">
      <w:pPr>
        <w:pStyle w:val="Aufzhlungszeichen"/>
      </w:pPr>
      <w:r>
        <w:t>Auflösen von TEMPORAL Beziehung</w:t>
      </w:r>
    </w:p>
    <w:p w:rsidR="000549F8" w:rsidRDefault="000549F8" w:rsidP="000549F8">
      <w:pPr>
        <w:pStyle w:val="Aufzhlungszeichen"/>
      </w:pPr>
      <w:r>
        <w:t>Löschen von Daten aus HISTORY &lt;= @</w:t>
      </w:r>
      <w:proofErr w:type="spellStart"/>
      <w:r>
        <w:t>RetentionValue</w:t>
      </w:r>
      <w:proofErr w:type="spellEnd"/>
      <w:r>
        <w:t xml:space="preserve"> (DATEADD(DAY, -@</w:t>
      </w:r>
      <w:proofErr w:type="spellStart"/>
      <w:r>
        <w:t>RetentionValue</w:t>
      </w:r>
      <w:proofErr w:type="spellEnd"/>
      <w:r>
        <w:t>, GETUTCDATE())</w:t>
      </w:r>
    </w:p>
    <w:p w:rsidR="000549F8" w:rsidRDefault="000549F8" w:rsidP="000549F8">
      <w:pPr>
        <w:pStyle w:val="Aufzhlungszeichen"/>
      </w:pPr>
      <w:r>
        <w:t>Erstellen von TEMPORAL Beziehung</w:t>
      </w:r>
    </w:p>
    <w:p w:rsidR="008B6537" w:rsidRDefault="000549F8" w:rsidP="000549F8">
      <w:pPr>
        <w:pStyle w:val="Aufzhlungszeichen"/>
      </w:pPr>
      <w:r>
        <w:t>Aufhebung der Blockierung</w:t>
      </w:r>
    </w:p>
    <w:p w:rsidR="000549F8" w:rsidRDefault="000549F8" w:rsidP="000549F8">
      <w:pPr>
        <w:pStyle w:val="berschrift1"/>
      </w:pPr>
      <w:r>
        <w:t>HINWEIS!</w:t>
      </w:r>
    </w:p>
    <w:p w:rsidR="000549F8" w:rsidRDefault="000549F8" w:rsidP="000549F8">
      <w:pPr>
        <w:pStyle w:val="Aufzhlungszeichen"/>
      </w:pPr>
      <w:r>
        <w:t>Die Prozeduren müssen in MASTER implementiert werden!</w:t>
      </w:r>
    </w:p>
    <w:p w:rsidR="000549F8" w:rsidRDefault="000549F8" w:rsidP="000549F8">
      <w:pPr>
        <w:pStyle w:val="Aufzhlungszeichen"/>
      </w:pPr>
      <w:r>
        <w:t>Es muss sichergestellt sein, dass die Prozeduren immer im Kontext der aktuellen Datenbank ausgeführt werden!</w:t>
      </w:r>
    </w:p>
    <w:p w:rsidR="00DB148B" w:rsidRPr="000549F8" w:rsidRDefault="00DB148B" w:rsidP="000549F8">
      <w:pPr>
        <w:pStyle w:val="Aufzhlungszeichen"/>
      </w:pPr>
      <w:bookmarkStart w:id="0" w:name="_GoBack"/>
      <w:bookmarkEnd w:id="0"/>
    </w:p>
    <w:sectPr w:rsidR="00DB148B" w:rsidRPr="000549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490F5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F8"/>
    <w:rsid w:val="000549F8"/>
    <w:rsid w:val="001E4430"/>
    <w:rsid w:val="00821B77"/>
    <w:rsid w:val="00DB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DB33-60CA-44AD-B29A-0F2718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54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49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ufzhlungszeichen">
    <w:name w:val="List Bullet"/>
    <w:basedOn w:val="Standard"/>
    <w:uiPriority w:val="99"/>
    <w:unhideWhenUsed/>
    <w:rsid w:val="000549F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CD2AABE5.dotm</Template>
  <TotalTime>0</TotalTime>
  <Pages>1</Pages>
  <Words>170</Words>
  <Characters>1076</Characters>
  <Application>Microsoft Office Word</Application>
  <DocSecurity>0</DocSecurity>
  <Lines>8</Lines>
  <Paragraphs>2</Paragraphs>
  <ScaleCrop>false</ScaleCrop>
  <Company>Deutsche Bank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Uwe Ricken</dc:creator>
  <cp:keywords/>
  <dc:description/>
  <cp:lastModifiedBy>Uwe Ricken</cp:lastModifiedBy>
  <cp:revision>2</cp:revision>
  <dcterms:created xsi:type="dcterms:W3CDTF">2016-11-25T09:08:00Z</dcterms:created>
  <dcterms:modified xsi:type="dcterms:W3CDTF">2016-11-25T09:10:00Z</dcterms:modified>
</cp:coreProperties>
</file>